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4FA8" w14:textId="75760D79" w:rsidR="00BA00A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ROSER</w:t>
      </w:r>
      <w:r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14:paraId="4CEFE413" w14:textId="4C6F40F8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31C449B" w14:textId="4E80D855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80F8B" w14:textId="2A791918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C48025" w14:textId="2E58B135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Mar.1403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1B9318FF" w14:textId="65CA0EB6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425)</w:t>
      </w:r>
    </w:p>
    <w:p w14:paraId="13A342D9" w14:textId="7948336E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9F06E" w14:textId="66B99456" w:rsid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7C820D" w14:textId="6806C294" w:rsidR="00673DCB" w:rsidRPr="00673DCB" w:rsidRDefault="00673D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2022</w:t>
      </w:r>
    </w:p>
    <w:sectPr w:rsidR="00673DCB" w:rsidRPr="00673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356" w14:textId="77777777" w:rsidR="00673DCB" w:rsidRDefault="00673DCB" w:rsidP="009139A6">
      <w:r>
        <w:separator/>
      </w:r>
    </w:p>
  </w:endnote>
  <w:endnote w:type="continuationSeparator" w:id="0">
    <w:p w14:paraId="0ECA9F50" w14:textId="77777777" w:rsidR="00673DCB" w:rsidRDefault="00673D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8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DC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22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EC4BD" w14:textId="77777777" w:rsidR="00673DCB" w:rsidRDefault="00673DCB" w:rsidP="009139A6">
      <w:r>
        <w:separator/>
      </w:r>
    </w:p>
  </w:footnote>
  <w:footnote w:type="continuationSeparator" w:id="0">
    <w:p w14:paraId="7D811A1B" w14:textId="77777777" w:rsidR="00673DCB" w:rsidRDefault="00673D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B1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AE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6D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DCB"/>
    <w:rsid w:val="000666E0"/>
    <w:rsid w:val="002510B7"/>
    <w:rsid w:val="005C130B"/>
    <w:rsid w:val="00673DC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836E6"/>
  <w15:chartTrackingRefBased/>
  <w15:docId w15:val="{6289C60F-FCA3-43F1-8D85-2C4AC6B8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2022-01-21T18:40:00Z</dcterms:created>
  <dcterms:modified xsi:type="dcterms:W3CDTF">2022-01-21T18:42:00Z</dcterms:modified>
</cp:coreProperties>
</file>